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E7AC0" w:rsidRPr="004E7AC0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4E7AC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r w:rsidRPr="004E7AC0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B</w:t>
            </w:r>
            <w:proofErr w:type="spellStart"/>
            <w:r w:rsidRPr="004E7AC0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lue</w:t>
            </w:r>
            <w:proofErr w:type="spellEnd"/>
            <w:r w:rsidRPr="004E7AC0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 xml:space="preserve"> Screw Cap</w:t>
            </w:r>
          </w:p>
          <w:bookmarkEnd w:id="0"/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4E7AC0" w:rsidRPr="004E7AC0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4E7AC0" w:rsidRPr="004E7AC0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4E7AC0" w:rsidRPr="004E7AC0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E7AC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E7A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4E7A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4E7A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4E7A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E7AC0" w:rsidRPr="004E7AC0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4E7AC0" w:rsidRPr="004E7AC0" w:rsidRDefault="004E7AC0" w:rsidP="004E7AC0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E7AC0">
              <w:rPr>
                <w:rFonts w:ascii="Calibri" w:hAnsi="Calibri" w:cs="Calibri"/>
                <w:sz w:val="22"/>
                <w:szCs w:val="22"/>
                <w:lang w:val="en-US"/>
              </w:rPr>
              <w:t>Blue</w:t>
            </w:r>
          </w:p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E7AC0" w:rsidRPr="004E7AC0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4E7AC0"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9-425 Open Top Ribbed Screw Cap</w:t>
            </w:r>
          </w:p>
        </w:tc>
        <w:tc>
          <w:tcPr>
            <w:tcW w:w="1080" w:type="dxa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E7AC0" w:rsidRPr="004E7AC0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4E7AC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Short Height with 9mm Red PTFE/White Silicone 1mm(.040in)thick</w:t>
            </w:r>
          </w:p>
        </w:tc>
        <w:tc>
          <w:tcPr>
            <w:tcW w:w="1080" w:type="dxa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4E7AC0" w:rsidRPr="004E7AC0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4E7AC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100/</w:t>
            </w:r>
            <w:proofErr w:type="spellStart"/>
            <w:r w:rsidRPr="004E7AC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pk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4E7AC0" w:rsidRPr="004E7AC0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E7AC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4E7AC0" w:rsidRPr="004E7AC0" w:rsidRDefault="004E7AC0" w:rsidP="004E7AC0">
            <w:pPr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4E7AC0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4E7AC0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E7AC0" w:rsidRPr="004E7AC0" w:rsidRDefault="004E7AC0" w:rsidP="004E7A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E7A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4E7AC0" w:rsidRDefault="00B43CAA" w:rsidP="004E7AC0"/>
    <w:sectPr w:rsidR="00B43CAA" w:rsidRPr="004E7A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4E7AC0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CC5A6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51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2025-11-28T12:57:00Z</dcterms:created>
  <dcterms:modified xsi:type="dcterms:W3CDTF">2025-11-28T12:57:00Z</dcterms:modified>
</cp:coreProperties>
</file>